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5AC73" w14:textId="34277DF4" w:rsidR="00DA4FDA" w:rsidRDefault="00276A94">
      <w:pPr>
        <w:jc w:val="center"/>
        <w:rPr>
          <w:szCs w:val="24"/>
        </w:rPr>
      </w:pPr>
      <w:bookmarkStart w:id="0" w:name="_GoBack"/>
      <w:bookmarkEnd w:id="0"/>
      <w:r>
        <w:rPr>
          <w:szCs w:val="24"/>
        </w:rPr>
        <w:t>February</w:t>
      </w:r>
      <w:r w:rsidR="004B50D4">
        <w:rPr>
          <w:szCs w:val="24"/>
        </w:rPr>
        <w:t xml:space="preserve"> 5, 2021</w:t>
      </w:r>
    </w:p>
    <w:p w14:paraId="2B55B7AE" w14:textId="77777777" w:rsidR="00DA4FDA" w:rsidRDefault="00DA4FDA">
      <w:pPr>
        <w:rPr>
          <w:szCs w:val="24"/>
        </w:rPr>
      </w:pPr>
      <w:bookmarkStart w:id="1" w:name="WTX_LetterVia"/>
      <w:bookmarkEnd w:id="1"/>
    </w:p>
    <w:p w14:paraId="12746A60" w14:textId="77777777" w:rsidR="00DA4FDA" w:rsidRDefault="00526B7B">
      <w:pPr>
        <w:jc w:val="center"/>
        <w:rPr>
          <w:b/>
          <w:i/>
          <w:u w:val="single"/>
        </w:rPr>
      </w:pPr>
      <w:r>
        <w:rPr>
          <w:b/>
          <w:i/>
          <w:u w:val="single"/>
        </w:rPr>
        <w:t>VIA HAND DELIVERY</w:t>
      </w:r>
    </w:p>
    <w:p w14:paraId="1721A863" w14:textId="77777777" w:rsidR="00DA4FDA" w:rsidRDefault="00DA4FDA">
      <w:pPr>
        <w:jc w:val="center"/>
      </w:pPr>
    </w:p>
    <w:p w14:paraId="0145AAB2" w14:textId="77777777" w:rsidR="00DA4FDA" w:rsidRDefault="00526B7B">
      <w:pPr>
        <w:jc w:val="both"/>
      </w:pPr>
      <w:r>
        <w:t>Mr. Reece McAlister</w:t>
      </w:r>
    </w:p>
    <w:p w14:paraId="68B22223" w14:textId="77777777" w:rsidR="00DA4FDA" w:rsidRDefault="00526B7B">
      <w:pPr>
        <w:jc w:val="both"/>
      </w:pPr>
      <w:r>
        <w:t>Executive Secretary</w:t>
      </w:r>
    </w:p>
    <w:p w14:paraId="14D490C1" w14:textId="77777777" w:rsidR="00DA4FDA" w:rsidRDefault="00526B7B">
      <w:pPr>
        <w:jc w:val="both"/>
      </w:pPr>
      <w:r>
        <w:t>Georgia Public Service Commission</w:t>
      </w:r>
    </w:p>
    <w:p w14:paraId="39C1FA9B" w14:textId="77777777" w:rsidR="00DA4FDA" w:rsidRDefault="00526B7B">
      <w:pPr>
        <w:jc w:val="both"/>
      </w:pPr>
      <w:r>
        <w:t>244 Washington Street, SW</w:t>
      </w:r>
    </w:p>
    <w:p w14:paraId="61B7D284" w14:textId="77777777" w:rsidR="00DA4FDA" w:rsidRDefault="00526B7B">
      <w:pPr>
        <w:jc w:val="both"/>
      </w:pPr>
      <w:r>
        <w:t>Atlanta, Georgia 30334</w:t>
      </w:r>
    </w:p>
    <w:p w14:paraId="6413F35C" w14:textId="77777777" w:rsidR="00DA4FDA" w:rsidRDefault="00DA4FDA">
      <w:pPr>
        <w:jc w:val="both"/>
      </w:pPr>
    </w:p>
    <w:p w14:paraId="6C6BEF5B" w14:textId="3BEDDE8E" w:rsidR="00DA4FDA" w:rsidRDefault="00526B7B">
      <w:pPr>
        <w:jc w:val="both"/>
        <w:rPr>
          <w:b/>
        </w:rPr>
      </w:pPr>
      <w:r>
        <w:t>Re:</w:t>
      </w:r>
      <w:r>
        <w:tab/>
      </w:r>
      <w:r>
        <w:rPr>
          <w:b/>
        </w:rPr>
        <w:t xml:space="preserve">SCANA Energy Marketing, </w:t>
      </w:r>
      <w:r w:rsidR="00413FDD">
        <w:rPr>
          <w:b/>
        </w:rPr>
        <w:t>LLC</w:t>
      </w:r>
      <w:r>
        <w:rPr>
          <w:b/>
        </w:rPr>
        <w:t xml:space="preserve"> Regulated Division</w:t>
      </w:r>
    </w:p>
    <w:p w14:paraId="03CA5539" w14:textId="4BEDE820" w:rsidR="00DA4FDA" w:rsidRDefault="00526B7B">
      <w:pPr>
        <w:jc w:val="both"/>
      </w:pPr>
      <w:r>
        <w:rPr>
          <w:b/>
        </w:rPr>
        <w:tab/>
        <w:t>Regulated Provider of Natural Gas for 201</w:t>
      </w:r>
      <w:r w:rsidR="003017A0">
        <w:rPr>
          <w:b/>
        </w:rPr>
        <w:t>8</w:t>
      </w:r>
      <w:r>
        <w:rPr>
          <w:b/>
        </w:rPr>
        <w:t>-20</w:t>
      </w:r>
      <w:r w:rsidR="003017A0">
        <w:rPr>
          <w:b/>
        </w:rPr>
        <w:t>2</w:t>
      </w:r>
      <w:r w:rsidR="00F40E15">
        <w:rPr>
          <w:b/>
        </w:rPr>
        <w:t>1</w:t>
      </w:r>
      <w:r>
        <w:rPr>
          <w:b/>
        </w:rPr>
        <w:t xml:space="preserve"> per Consent Order</w:t>
      </w:r>
    </w:p>
    <w:p w14:paraId="04341333" w14:textId="457455DF" w:rsidR="00DA4FDA" w:rsidRDefault="00526B7B">
      <w:pPr>
        <w:ind w:left="720"/>
        <w:jc w:val="both"/>
        <w:rPr>
          <w:i/>
        </w:rPr>
      </w:pPr>
      <w:r>
        <w:rPr>
          <w:i/>
        </w:rPr>
        <w:t xml:space="preserve">SCANA Energy Marketing, </w:t>
      </w:r>
      <w:r w:rsidR="00413FDD">
        <w:rPr>
          <w:i/>
        </w:rPr>
        <w:t>LLC</w:t>
      </w:r>
      <w:r>
        <w:rPr>
          <w:i/>
        </w:rPr>
        <w:t xml:space="preserve"> Regulated Division’s </w:t>
      </w:r>
      <w:r w:rsidR="00276A94">
        <w:rPr>
          <w:i/>
        </w:rPr>
        <w:t>Thirtieth</w:t>
      </w:r>
      <w:r>
        <w:rPr>
          <w:i/>
        </w:rPr>
        <w:t xml:space="preserve"> Request for Universal Service Disbursement Pursuant to Paragraph 19.1(3) of Consent Order</w:t>
      </w:r>
    </w:p>
    <w:p w14:paraId="5CD13470" w14:textId="3CE7E834" w:rsidR="00DA4FDA" w:rsidRDefault="00526B7B">
      <w:pPr>
        <w:jc w:val="both"/>
      </w:pPr>
      <w:r>
        <w:t xml:space="preserve"> </w:t>
      </w:r>
      <w:r>
        <w:tab/>
        <w:t>Docket No.: 41533-U</w:t>
      </w:r>
    </w:p>
    <w:p w14:paraId="60D58D45" w14:textId="77777777" w:rsidR="00DA4FDA" w:rsidRDefault="00DA4FDA">
      <w:pPr>
        <w:jc w:val="both"/>
      </w:pPr>
    </w:p>
    <w:p w14:paraId="7B996F12" w14:textId="77777777" w:rsidR="00DA4FDA" w:rsidRDefault="00526B7B">
      <w:pPr>
        <w:jc w:val="both"/>
      </w:pPr>
      <w:r>
        <w:t>Dear Mr. McAlister:</w:t>
      </w:r>
    </w:p>
    <w:p w14:paraId="48471208" w14:textId="77777777" w:rsidR="00DA4FDA" w:rsidRDefault="00DA4FDA">
      <w:pPr>
        <w:jc w:val="both"/>
      </w:pPr>
    </w:p>
    <w:p w14:paraId="698B868F" w14:textId="0786B1F4" w:rsidR="00DA4FDA" w:rsidRDefault="00526B7B">
      <w:pPr>
        <w:jc w:val="both"/>
      </w:pPr>
      <w:r>
        <w:tab/>
        <w:t xml:space="preserve">We have enclosed for filing on behalf of SCANA Energy Marketing, </w:t>
      </w:r>
      <w:r w:rsidR="00413FDD">
        <w:t>LLC</w:t>
      </w:r>
      <w:r>
        <w:t xml:space="preserve"> Regulated Division ("SCANA Energy R.D."), an original and fifteen (15) copies, plus one extra copy, of the following document:</w:t>
      </w:r>
    </w:p>
    <w:p w14:paraId="28B60AFF" w14:textId="77777777" w:rsidR="00DA4FDA" w:rsidRDefault="00DA4FDA">
      <w:pPr>
        <w:jc w:val="both"/>
      </w:pPr>
    </w:p>
    <w:p w14:paraId="6AD09374" w14:textId="76F3A6A2" w:rsidR="00DA4FDA" w:rsidRDefault="00526B7B">
      <w:pPr>
        <w:ind w:left="720" w:right="720"/>
        <w:jc w:val="both"/>
        <w:rPr>
          <w:i/>
        </w:rPr>
      </w:pPr>
      <w:r>
        <w:rPr>
          <w:i/>
        </w:rPr>
        <w:t>SCANA Energy Marketing,</w:t>
      </w:r>
      <w:r w:rsidR="00005ADB">
        <w:rPr>
          <w:i/>
        </w:rPr>
        <w:t xml:space="preserve"> </w:t>
      </w:r>
      <w:r w:rsidR="00413FDD">
        <w:rPr>
          <w:i/>
        </w:rPr>
        <w:t>LLC</w:t>
      </w:r>
      <w:r>
        <w:rPr>
          <w:i/>
        </w:rPr>
        <w:t xml:space="preserve"> Regulated Division’s </w:t>
      </w:r>
      <w:r w:rsidR="00924B7D">
        <w:rPr>
          <w:i/>
        </w:rPr>
        <w:t>T</w:t>
      </w:r>
      <w:r w:rsidR="00276A94">
        <w:rPr>
          <w:i/>
        </w:rPr>
        <w:t>hirtie</w:t>
      </w:r>
      <w:r w:rsidR="00E02846">
        <w:rPr>
          <w:i/>
        </w:rPr>
        <w:t>th</w:t>
      </w:r>
      <w:r>
        <w:rPr>
          <w:i/>
        </w:rPr>
        <w:t xml:space="preserve"> Request for Universal Service Disbursement Pursuant to Paragraph 19.1(3) of Consent Order</w:t>
      </w:r>
    </w:p>
    <w:p w14:paraId="5EB5B988" w14:textId="77777777" w:rsidR="00DA4FDA" w:rsidRDefault="00DA4FDA">
      <w:pPr>
        <w:jc w:val="both"/>
      </w:pPr>
    </w:p>
    <w:p w14:paraId="7C9B81ED" w14:textId="77777777" w:rsidR="00DA4FDA" w:rsidRDefault="00526B7B">
      <w:pPr>
        <w:jc w:val="both"/>
      </w:pPr>
      <w:r>
        <w:t xml:space="preserve">for the above-referenced Docket. SCANA Energy R.D. is simultaneously filing a CD-ROM containing a Microsoft Word version of this letter and the aforementioned document. </w:t>
      </w:r>
    </w:p>
    <w:p w14:paraId="74D45409" w14:textId="77777777" w:rsidR="00DA4FDA" w:rsidRDefault="00DA4FDA">
      <w:pPr>
        <w:jc w:val="both"/>
      </w:pPr>
    </w:p>
    <w:p w14:paraId="10A8CFB0" w14:textId="77777777" w:rsidR="00DA4FDA" w:rsidRDefault="00526B7B">
      <w:pPr>
        <w:jc w:val="both"/>
      </w:pPr>
      <w:r>
        <w:tab/>
        <w:t xml:space="preserve">Please return to us the extra copy showing the date of filing.  If you have any questions concerning this application, please feel free to contact us. </w:t>
      </w:r>
    </w:p>
    <w:p w14:paraId="37345480" w14:textId="77777777" w:rsidR="00DA4FDA" w:rsidRDefault="00DA4FDA">
      <w:pPr>
        <w:jc w:val="both"/>
      </w:pPr>
    </w:p>
    <w:p w14:paraId="6D9A89DD" w14:textId="77777777" w:rsidR="00DA4FDA" w:rsidRDefault="00526B7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Sincerely, </w:t>
      </w:r>
    </w:p>
    <w:p w14:paraId="5CA7DB8B" w14:textId="77777777" w:rsidR="00DA4FDA" w:rsidRDefault="00DA4FDA">
      <w:pPr>
        <w:jc w:val="both"/>
      </w:pPr>
    </w:p>
    <w:p w14:paraId="2E9E51DE" w14:textId="77777777" w:rsidR="00DA4FDA" w:rsidRDefault="00DA4FDA">
      <w:pPr>
        <w:jc w:val="both"/>
      </w:pPr>
    </w:p>
    <w:p w14:paraId="0AB77A7B" w14:textId="1DB37141" w:rsidR="00DA4FDA" w:rsidRDefault="00B43B3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BE28971" w14:textId="77777777" w:rsidR="00DA4FDA" w:rsidRDefault="00526B7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William Bradley Carver, Sr.</w:t>
      </w:r>
    </w:p>
    <w:p w14:paraId="7CBF75D6" w14:textId="77777777" w:rsidR="00DA4FDA" w:rsidRDefault="00526B7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Joel L. McKie</w:t>
      </w:r>
    </w:p>
    <w:p w14:paraId="58187F03" w14:textId="0B7F22FA" w:rsidR="00DA4FDA" w:rsidRDefault="00526B7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Attorneys for SCANA Energy Marketing, </w:t>
      </w:r>
      <w:r w:rsidR="00413FDD">
        <w:t>LLC</w:t>
      </w:r>
      <w:r>
        <w:t xml:space="preserve"> </w:t>
      </w:r>
    </w:p>
    <w:p w14:paraId="3ECD8210" w14:textId="77777777" w:rsidR="00DA4FDA" w:rsidRDefault="00526B7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Regulated Division</w:t>
      </w:r>
    </w:p>
    <w:p w14:paraId="6D036FD5" w14:textId="2C0363D2" w:rsidR="00DA4FDA" w:rsidRDefault="00526B7B">
      <w:pPr>
        <w:jc w:val="both"/>
      </w:pPr>
      <w:r>
        <w:t>WBC/JLM/</w:t>
      </w:r>
      <w:proofErr w:type="spellStart"/>
      <w:r w:rsidR="00F4701D">
        <w:t>anq</w:t>
      </w:r>
      <w:proofErr w:type="spellEnd"/>
    </w:p>
    <w:p w14:paraId="37E63E48" w14:textId="77777777" w:rsidR="00DA4FDA" w:rsidRDefault="00DA4FDA"/>
    <w:bookmarkStart w:id="2" w:name="WTX_Cursor"/>
    <w:bookmarkEnd w:id="2"/>
    <w:p w14:paraId="16F02C65" w14:textId="65604C19" w:rsidR="00DA4FDA" w:rsidRDefault="00921290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1" layoutInCell="1" allowOverlap="1" wp14:anchorId="3A5452D1" wp14:editId="7E85F921">
                <wp:simplePos x="0" y="0"/>
                <wp:positionH relativeFrom="column">
                  <wp:posOffset>0</wp:posOffset>
                </wp:positionH>
                <wp:positionV relativeFrom="page">
                  <wp:posOffset>9448165</wp:posOffset>
                </wp:positionV>
                <wp:extent cx="2743200" cy="508000"/>
                <wp:effectExtent l="0" t="0" r="0" b="6350"/>
                <wp:wrapNone/>
                <wp:docPr id="1" name="WTX_DocNumFoo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508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bookmarkStart w:id="3" w:name="WTX_DocNumFoot1"/>
                          <w:p w14:paraId="288E239A" w14:textId="7555B5B7" w:rsidR="00921290" w:rsidRPr="00921290" w:rsidRDefault="00921290" w:rsidP="00921290">
                            <w:pPr>
                              <w:rPr>
                                <w:sz w:val="14"/>
                              </w:rPr>
                            </w:pPr>
                            <w:r w:rsidRPr="00921290">
                              <w:rPr>
                                <w:sz w:val="14"/>
                              </w:rPr>
                              <w:fldChar w:fldCharType="begin"/>
                            </w:r>
                            <w:r w:rsidRPr="00921290">
                              <w:rPr>
                                <w:sz w:val="14"/>
                              </w:rPr>
                              <w:instrText xml:space="preserve"> DOCPROPERTY "WTXDocID"  \* MERGEFORMAT </w:instrText>
                            </w:r>
                            <w:r w:rsidRPr="00921290">
                              <w:rPr>
                                <w:sz w:val="14"/>
                              </w:rPr>
                              <w:fldChar w:fldCharType="separate"/>
                            </w:r>
                            <w:r w:rsidR="00276A94">
                              <w:rPr>
                                <w:sz w:val="14"/>
                              </w:rPr>
                              <w:t>70415957-1</w:t>
                            </w:r>
                            <w:r w:rsidRPr="00921290">
                              <w:rPr>
                                <w:sz w:val="14"/>
                              </w:rPr>
                              <w:fldChar w:fldCharType="end"/>
                            </w:r>
                            <w:bookmarkEnd w:id="3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A5452D1" id="_x0000_t202" coordsize="21600,21600" o:spt="202" path="m,l,21600r21600,l21600,xe">
                <v:stroke joinstyle="miter"/>
                <v:path gradientshapeok="t" o:connecttype="rect"/>
              </v:shapetype>
              <v:shape id="WTX_DocNumFoot1" o:spid="_x0000_s1026" type="#_x0000_t202" style="position:absolute;margin-left:0;margin-top:743.95pt;width:3in;height:40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" filled="f" stroked="f" strokeweight=".5pt">
                <v:textbox>
                  <w:txbxContent>
                    <w:bookmarkStart w:id="4" w:name="WTX_DocNumFoot1"/>
                    <w:p w14:paraId="288E239A" w14:textId="7555B5B7" w:rsidR="00921290" w:rsidRPr="00921290" w:rsidRDefault="00921290" w:rsidP="00921290">
                      <w:pPr>
                        <w:rPr>
                          <w:sz w:val="14"/>
                        </w:rPr>
                      </w:pPr>
                      <w:r w:rsidRPr="00921290">
                        <w:rPr>
                          <w:sz w:val="14"/>
                        </w:rPr>
                        <w:fldChar w:fldCharType="begin"/>
                      </w:r>
                      <w:r w:rsidRPr="00921290">
                        <w:rPr>
                          <w:sz w:val="14"/>
                        </w:rPr>
                        <w:instrText xml:space="preserve"> DOCPROPERTY "WTXDocID"  \* MERGEFORMAT </w:instrText>
                      </w:r>
                      <w:r w:rsidRPr="00921290">
                        <w:rPr>
                          <w:sz w:val="14"/>
                        </w:rPr>
                        <w:fldChar w:fldCharType="separate"/>
                      </w:r>
                      <w:r w:rsidR="00276A94">
                        <w:rPr>
                          <w:sz w:val="14"/>
                        </w:rPr>
                        <w:t>70415957-1</w:t>
                      </w:r>
                      <w:r w:rsidRPr="00921290">
                        <w:rPr>
                          <w:sz w:val="14"/>
                        </w:rPr>
                        <w:fldChar w:fldCharType="end"/>
                      </w:r>
                      <w:bookmarkEnd w:id="4"/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sectPr w:rsidR="00DA4FDA" w:rsidSect="00E76F66">
      <w:footerReference w:type="default" r:id="rId6"/>
      <w:headerReference w:type="first" r:id="rId7"/>
      <w:footerReference w:type="first" r:id="rId8"/>
      <w:pgSz w:w="12240" w:h="15840" w:code="1"/>
      <w:pgMar w:top="1080" w:right="1440" w:bottom="720" w:left="1440" w:header="360" w:footer="15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A47716" w14:textId="77777777" w:rsidR="00DA4FDA" w:rsidRDefault="00526B7B">
      <w:r>
        <w:separator/>
      </w:r>
    </w:p>
  </w:endnote>
  <w:endnote w:type="continuationSeparator" w:id="0">
    <w:p w14:paraId="1114AD9C" w14:textId="77777777" w:rsidR="00DA4FDA" w:rsidRDefault="00526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131AD" w14:textId="77777777" w:rsidR="00DA4FDA" w:rsidRDefault="00526B7B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48F9E05A" wp14:editId="3520B7A9">
              <wp:simplePos x="0" y="0"/>
              <wp:positionH relativeFrom="column">
                <wp:posOffset>-484505</wp:posOffset>
              </wp:positionH>
              <wp:positionV relativeFrom="page">
                <wp:posOffset>320040</wp:posOffset>
              </wp:positionV>
              <wp:extent cx="2341245" cy="219075"/>
              <wp:effectExtent l="1270" t="0" r="635" b="381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1245" cy="219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CD7996" w14:textId="77777777" w:rsidR="00DA4FDA" w:rsidRDefault="00526B7B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FA4839A" wp14:editId="05595E5A">
                                <wp:extent cx="2339340" cy="219075"/>
                                <wp:effectExtent l="0" t="0" r="3810" b="9525"/>
                                <wp:docPr id="6" name="Picture 6" descr="HBS Second Mon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HBS Second Mon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339340" cy="2190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>
          <w:pict>
            <v:shapetype w14:anchorId="48F9E05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-38.15pt;margin-top:25.2pt;width:184.35pt;height:17.25pt;z-index:-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" filled="f" stroked="f">
              <v:textbox style="mso-fit-shape-to-text:t" inset="0,0,0,0">
                <w:txbxContent>
                  <w:p w14:paraId="2ACD7996" w14:textId="77777777" w:rsidR="00DA4FDA" w:rsidRDefault="00526B7B">
                    <w:r>
                      <w:rPr>
                        <w:noProof/>
                      </w:rPr>
                      <w:drawing>
                        <wp:inline distT="0" distB="0" distL="0" distR="0" wp14:anchorId="1FA4839A" wp14:editId="05595E5A">
                          <wp:extent cx="2339340" cy="219075"/>
                          <wp:effectExtent l="0" t="0" r="3810" b="9525"/>
                          <wp:docPr id="6" name="Picture 6" descr="HBS Second Mon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HBS Second Mon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39340" cy="2190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FED8F" w14:textId="77777777" w:rsidR="00DA4FDA" w:rsidRDefault="00DA4FDA">
    <w:pPr>
      <w:pStyle w:val="Footer"/>
    </w:pPr>
  </w:p>
  <w:p w14:paraId="5F7943DD" w14:textId="77777777" w:rsidR="00DA4FDA" w:rsidRDefault="00DA4FDA">
    <w:pPr>
      <w:pStyle w:val="Footer"/>
    </w:pPr>
  </w:p>
  <w:p w14:paraId="4A2D68F9" w14:textId="77777777" w:rsidR="00DA4FDA" w:rsidRDefault="00DA4FDA">
    <w:pPr>
      <w:pStyle w:val="Footer"/>
    </w:pPr>
  </w:p>
  <w:p w14:paraId="4B2103AE" w14:textId="77777777" w:rsidR="00DA4FDA" w:rsidRDefault="00DA4FDA">
    <w:pPr>
      <w:pStyle w:val="Footer"/>
    </w:pPr>
  </w:p>
  <w:p w14:paraId="4C970147" w14:textId="77777777" w:rsidR="00DA4FDA" w:rsidRDefault="00DA4F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E3E92C" w14:textId="77777777" w:rsidR="00DA4FDA" w:rsidRDefault="00526B7B">
      <w:r>
        <w:separator/>
      </w:r>
    </w:p>
  </w:footnote>
  <w:footnote w:type="continuationSeparator" w:id="0">
    <w:p w14:paraId="64644C11" w14:textId="77777777" w:rsidR="00DA4FDA" w:rsidRDefault="00526B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57171" w14:textId="77777777" w:rsidR="00CE116D" w:rsidRDefault="00CE116D" w:rsidP="00CE116D">
    <w:pPr>
      <w:pStyle w:val="Header"/>
      <w:spacing w:after="2000"/>
    </w:pP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1" layoutInCell="1" allowOverlap="1" wp14:anchorId="49ADDA63" wp14:editId="2D9FD5BE">
              <wp:simplePos x="0" y="0"/>
              <wp:positionH relativeFrom="page">
                <wp:align>center</wp:align>
              </wp:positionH>
              <wp:positionV relativeFrom="page">
                <wp:posOffset>9061450</wp:posOffset>
              </wp:positionV>
              <wp:extent cx="6153912" cy="576072"/>
              <wp:effectExtent l="0" t="0" r="0" b="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53912" cy="576072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4AF6133" w14:textId="77777777" w:rsidR="00CE116D" w:rsidRPr="00FE1BC7" w:rsidRDefault="00CE116D" w:rsidP="00CE116D">
                          <w:pPr>
                            <w:pStyle w:val="LtrFtrCtr"/>
                            <w:rPr>
                              <w:rFonts w:ascii="Times New Roman" w:hAnsi="Times New Roman" w:cs="Times New Roman"/>
                              <w:smallCaps/>
                              <w:sz w:val="16"/>
                              <w:szCs w:val="16"/>
                            </w:rPr>
                          </w:pPr>
                          <w:r w:rsidRPr="00FE1BC7">
                            <w:rPr>
                              <w:rFonts w:ascii="Times New Roman" w:hAnsi="Times New Roman" w:cs="Times New Roman"/>
                              <w:smallCaps/>
                              <w:sz w:val="16"/>
                              <w:szCs w:val="16"/>
                            </w:rPr>
                            <w:t>Atlanta, GA</w:t>
                          </w:r>
                        </w:p>
                        <w:p w14:paraId="0730DA9E" w14:textId="77777777" w:rsidR="00CE116D" w:rsidRPr="00FE1BC7" w:rsidRDefault="00CE116D" w:rsidP="00CE116D">
                          <w:pPr>
                            <w:pStyle w:val="LtrFtrCtr"/>
                            <w:spacing w:before="160"/>
                            <w:rPr>
                              <w:rFonts w:ascii="Times New Roman" w:hAnsi="Times New Roman" w:cs="Times New Roman"/>
                              <w:caps/>
                              <w:spacing w:val="12"/>
                              <w:sz w:val="16"/>
                              <w:szCs w:val="16"/>
                            </w:rPr>
                          </w:pPr>
                          <w:r w:rsidRPr="00FE1BC7">
                            <w:rPr>
                              <w:rFonts w:ascii="Times New Roman" w:hAnsi="Times New Roman" w:cs="Times New Roman"/>
                              <w:caps/>
                              <w:spacing w:val="12"/>
                              <w:sz w:val="16"/>
                              <w:szCs w:val="16"/>
                            </w:rPr>
                            <w:t>Alabama | Georgia | Florida | New Jersey | North Carolina | South Carolina | Tennessee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>
          <w:pict>
            <v:shapetype w14:anchorId="49ADDA6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0;margin-top:713.5pt;width:484.55pt;height:45.35pt;z-index:25166489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" filled="f" stroked="f" strokeweight=".5pt">
              <v:textbox>
                <w:txbxContent>
                  <w:p w14:paraId="74AF6133" w14:textId="77777777" w:rsidR="00CE116D" w:rsidRPr="00FE1BC7" w:rsidRDefault="00CE116D" w:rsidP="00CE116D">
                    <w:pPr>
                      <w:pStyle w:val="LtrFtrCtr"/>
                      <w:rPr>
                        <w:rFonts w:ascii="Times New Roman" w:hAnsi="Times New Roman" w:cs="Times New Roman"/>
                        <w:smallCaps/>
                        <w:sz w:val="16"/>
                        <w:szCs w:val="16"/>
                      </w:rPr>
                    </w:pPr>
                    <w:r w:rsidRPr="00FE1BC7">
                      <w:rPr>
                        <w:rFonts w:ascii="Times New Roman" w:hAnsi="Times New Roman" w:cs="Times New Roman"/>
                        <w:smallCaps/>
                        <w:sz w:val="16"/>
                        <w:szCs w:val="16"/>
                      </w:rPr>
                      <w:t>Atlanta, GA</w:t>
                    </w:r>
                  </w:p>
                  <w:p w14:paraId="0730DA9E" w14:textId="77777777" w:rsidR="00CE116D" w:rsidRPr="00FE1BC7" w:rsidRDefault="00CE116D" w:rsidP="00CE116D">
                    <w:pPr>
                      <w:pStyle w:val="LtrFtrCtr"/>
                      <w:spacing w:before="160"/>
                      <w:rPr>
                        <w:rFonts w:ascii="Times New Roman" w:hAnsi="Times New Roman" w:cs="Times New Roman"/>
                        <w:caps/>
                        <w:spacing w:val="12"/>
                        <w:sz w:val="16"/>
                        <w:szCs w:val="16"/>
                      </w:rPr>
                    </w:pPr>
                    <w:r w:rsidRPr="00FE1BC7">
                      <w:rPr>
                        <w:rFonts w:ascii="Times New Roman" w:hAnsi="Times New Roman" w:cs="Times New Roman"/>
                        <w:caps/>
                        <w:spacing w:val="12"/>
                        <w:sz w:val="16"/>
                        <w:szCs w:val="16"/>
                      </w:rPr>
                      <w:t>Alabama | Georgia | Florida | New Jersey | North Carolina | South Carolina | Tennessee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1" layoutInCell="1" allowOverlap="1" wp14:anchorId="67D7A254" wp14:editId="567B5538">
              <wp:simplePos x="0" y="0"/>
              <wp:positionH relativeFrom="page">
                <wp:posOffset>5212080</wp:posOffset>
              </wp:positionH>
              <wp:positionV relativeFrom="page">
                <wp:posOffset>895985</wp:posOffset>
              </wp:positionV>
              <wp:extent cx="1819656" cy="960120"/>
              <wp:effectExtent l="0" t="0" r="0" b="0"/>
              <wp:wrapNone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19656" cy="9601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83F80E3" w14:textId="77777777" w:rsidR="00CE116D" w:rsidRPr="00FE1BC7" w:rsidRDefault="00CE116D" w:rsidP="00CE116D">
                          <w:pPr>
                            <w:pStyle w:val="LtrHdrBlock"/>
                            <w:rPr>
                              <w:rFonts w:ascii="Times New Roman" w:hAnsi="Times New Roman" w:cs="Times New Roman"/>
                              <w:sz w:val="18"/>
                            </w:rPr>
                          </w:pPr>
                          <w:r w:rsidRPr="00FE1BC7">
                            <w:rPr>
                              <w:rFonts w:ascii="Times New Roman" w:hAnsi="Times New Roman" w:cs="Times New Roman"/>
                              <w:sz w:val="18"/>
                            </w:rPr>
                            <w:t>Joel L. McKie</w:t>
                          </w:r>
                        </w:p>
                        <w:p w14:paraId="37408C16" w14:textId="77777777" w:rsidR="00CE116D" w:rsidRPr="00FE1BC7" w:rsidRDefault="00CE116D" w:rsidP="00CE116D">
                          <w:pPr>
                            <w:pStyle w:val="LtrHdrBlock"/>
                            <w:rPr>
                              <w:rFonts w:ascii="Times New Roman" w:hAnsi="Times New Roman" w:cs="Times New Roman"/>
                              <w:sz w:val="18"/>
                            </w:rPr>
                          </w:pPr>
                          <w:r w:rsidRPr="00FE1BC7">
                            <w:rPr>
                              <w:rFonts w:ascii="Times New Roman" w:hAnsi="Times New Roman" w:cs="Times New Roman"/>
                              <w:sz w:val="18"/>
                            </w:rPr>
                            <w:t>Phone: (404) 586-6608</w:t>
                          </w:r>
                        </w:p>
                        <w:p w14:paraId="424AF924" w14:textId="77777777" w:rsidR="00CE116D" w:rsidRPr="00FE1BC7" w:rsidRDefault="00CE116D" w:rsidP="00CE116D">
                          <w:pPr>
                            <w:pStyle w:val="LtrHdrBlock"/>
                            <w:spacing w:after="320"/>
                            <w:rPr>
                              <w:rFonts w:ascii="Times New Roman" w:hAnsi="Times New Roman" w:cs="Times New Roman"/>
                              <w:spacing w:val="-5"/>
                              <w:sz w:val="18"/>
                            </w:rPr>
                          </w:pPr>
                          <w:r w:rsidRPr="00FE1BC7">
                            <w:rPr>
                              <w:rFonts w:ascii="Times New Roman" w:hAnsi="Times New Roman" w:cs="Times New Roman"/>
                              <w:spacing w:val="-5"/>
                              <w:sz w:val="18"/>
                            </w:rPr>
                            <w:t>‍jmckie@hallboothsmith.com</w:t>
                          </w:r>
                        </w:p>
                        <w:p w14:paraId="5144A90D" w14:textId="77777777" w:rsidR="00CE116D" w:rsidRPr="00FE1BC7" w:rsidRDefault="00CE116D" w:rsidP="00CE116D">
                          <w:pPr>
                            <w:pStyle w:val="LtrHdrBlock"/>
                            <w:rPr>
                              <w:rFonts w:ascii="Times New Roman" w:hAnsi="Times New Roman" w:cs="Times New Roman"/>
                              <w:sz w:val="18"/>
                            </w:rPr>
                          </w:pPr>
                          <w:r w:rsidRPr="00FE1BC7">
                            <w:rPr>
                              <w:rFonts w:ascii="Times New Roman" w:hAnsi="Times New Roman" w:cs="Times New Roman"/>
                              <w:sz w:val="18"/>
                            </w:rPr>
                            <w:t>Office: (404) 954-5000</w:t>
                          </w:r>
                        </w:p>
                        <w:p w14:paraId="521642CB" w14:textId="77777777" w:rsidR="00CE116D" w:rsidRPr="00FE1BC7" w:rsidRDefault="00CE116D" w:rsidP="00CE116D">
                          <w:pPr>
                            <w:pStyle w:val="LtrHdrBlock"/>
                            <w:rPr>
                              <w:rFonts w:ascii="Times New Roman" w:hAnsi="Times New Roman" w:cs="Times New Roman"/>
                              <w:sz w:val="18"/>
                            </w:rPr>
                          </w:pPr>
                          <w:r w:rsidRPr="00FE1BC7">
                            <w:rPr>
                              <w:rFonts w:ascii="Times New Roman" w:hAnsi="Times New Roman" w:cs="Times New Roman"/>
                              <w:sz w:val="18"/>
                            </w:rPr>
                            <w:t>www.hallboothsmith.com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>
          <w:pict>
            <v:shape w14:anchorId="67D7A254" id="Text Box 8" o:spid="_x0000_s1028" type="#_x0000_t202" style="position:absolute;margin-left:410.4pt;margin-top:70.55pt;width:143.3pt;height:75.6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" filled="f" stroked="f" strokeweight=".5pt">
              <v:textbox>
                <w:txbxContent>
                  <w:p w14:paraId="783F80E3" w14:textId="77777777" w:rsidR="00CE116D" w:rsidRPr="00FE1BC7" w:rsidRDefault="00CE116D" w:rsidP="00CE116D">
                    <w:pPr>
                      <w:pStyle w:val="LtrHdrBlock"/>
                      <w:rPr>
                        <w:rFonts w:ascii="Times New Roman" w:hAnsi="Times New Roman" w:cs="Times New Roman"/>
                        <w:sz w:val="18"/>
                      </w:rPr>
                    </w:pPr>
                    <w:r w:rsidRPr="00FE1BC7">
                      <w:rPr>
                        <w:rFonts w:ascii="Times New Roman" w:hAnsi="Times New Roman" w:cs="Times New Roman"/>
                        <w:sz w:val="18"/>
                      </w:rPr>
                      <w:t>Joel L. McKie</w:t>
                    </w:r>
                  </w:p>
                  <w:p w14:paraId="37408C16" w14:textId="77777777" w:rsidR="00CE116D" w:rsidRPr="00FE1BC7" w:rsidRDefault="00CE116D" w:rsidP="00CE116D">
                    <w:pPr>
                      <w:pStyle w:val="LtrHdrBlock"/>
                      <w:rPr>
                        <w:rFonts w:ascii="Times New Roman" w:hAnsi="Times New Roman" w:cs="Times New Roman"/>
                        <w:sz w:val="18"/>
                      </w:rPr>
                    </w:pPr>
                    <w:r w:rsidRPr="00FE1BC7">
                      <w:rPr>
                        <w:rFonts w:ascii="Times New Roman" w:hAnsi="Times New Roman" w:cs="Times New Roman"/>
                        <w:sz w:val="18"/>
                      </w:rPr>
                      <w:t>Phone: (404) 586-6608</w:t>
                    </w:r>
                  </w:p>
                  <w:p w14:paraId="424AF924" w14:textId="77777777" w:rsidR="00CE116D" w:rsidRPr="00FE1BC7" w:rsidRDefault="00CE116D" w:rsidP="00CE116D">
                    <w:pPr>
                      <w:pStyle w:val="LtrHdrBlock"/>
                      <w:spacing w:after="320"/>
                      <w:rPr>
                        <w:rFonts w:ascii="Times New Roman" w:hAnsi="Times New Roman" w:cs="Times New Roman"/>
                        <w:spacing w:val="-5"/>
                        <w:sz w:val="18"/>
                      </w:rPr>
                    </w:pPr>
                    <w:r w:rsidRPr="00FE1BC7">
                      <w:rPr>
                        <w:rFonts w:ascii="Times New Roman" w:hAnsi="Times New Roman" w:cs="Times New Roman"/>
                        <w:spacing w:val="-5"/>
                        <w:sz w:val="18"/>
                      </w:rPr>
                      <w:t>‍jmckie@hallboothsmith.com</w:t>
                    </w:r>
                  </w:p>
                  <w:p w14:paraId="5144A90D" w14:textId="77777777" w:rsidR="00CE116D" w:rsidRPr="00FE1BC7" w:rsidRDefault="00CE116D" w:rsidP="00CE116D">
                    <w:pPr>
                      <w:pStyle w:val="LtrHdrBlock"/>
                      <w:rPr>
                        <w:rFonts w:ascii="Times New Roman" w:hAnsi="Times New Roman" w:cs="Times New Roman"/>
                        <w:sz w:val="18"/>
                      </w:rPr>
                    </w:pPr>
                    <w:r w:rsidRPr="00FE1BC7">
                      <w:rPr>
                        <w:rFonts w:ascii="Times New Roman" w:hAnsi="Times New Roman" w:cs="Times New Roman"/>
                        <w:sz w:val="18"/>
                      </w:rPr>
                      <w:t>Office: (404) 954-5000</w:t>
                    </w:r>
                  </w:p>
                  <w:p w14:paraId="521642CB" w14:textId="77777777" w:rsidR="00CE116D" w:rsidRPr="00FE1BC7" w:rsidRDefault="00CE116D" w:rsidP="00CE116D">
                    <w:pPr>
                      <w:pStyle w:val="LtrHdrBlock"/>
                      <w:rPr>
                        <w:rFonts w:ascii="Times New Roman" w:hAnsi="Times New Roman" w:cs="Times New Roman"/>
                        <w:sz w:val="18"/>
                      </w:rPr>
                    </w:pPr>
                    <w:r w:rsidRPr="00FE1BC7">
                      <w:rPr>
                        <w:rFonts w:ascii="Times New Roman" w:hAnsi="Times New Roman" w:cs="Times New Roman"/>
                        <w:sz w:val="18"/>
                      </w:rPr>
                      <w:t>www.hallboothsmith.com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1" layoutInCell="1" allowOverlap="1" wp14:anchorId="548123FA" wp14:editId="794E1777">
              <wp:simplePos x="0" y="0"/>
              <wp:positionH relativeFrom="page">
                <wp:posOffset>3474720</wp:posOffset>
              </wp:positionH>
              <wp:positionV relativeFrom="page">
                <wp:posOffset>899160</wp:posOffset>
              </wp:positionV>
              <wp:extent cx="1920240" cy="960120"/>
              <wp:effectExtent l="0" t="0" r="0" b="0"/>
              <wp:wrapNone/>
              <wp:docPr id="9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20240" cy="9601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B0D553D" w14:textId="77777777" w:rsidR="00CE116D" w:rsidRPr="00FE1BC7" w:rsidRDefault="00CE116D" w:rsidP="00CE116D">
                          <w:pPr>
                            <w:pStyle w:val="LtrHdrBlock"/>
                            <w:rPr>
                              <w:rFonts w:ascii="Times New Roman" w:hAnsi="Times New Roman" w:cs="Times New Roman"/>
                              <w:sz w:val="18"/>
                            </w:rPr>
                          </w:pPr>
                          <w:r w:rsidRPr="00FE1BC7">
                            <w:rPr>
                              <w:rFonts w:ascii="Times New Roman" w:hAnsi="Times New Roman" w:cs="Times New Roman"/>
                              <w:sz w:val="18"/>
                            </w:rPr>
                            <w:t>Brad Carver</w:t>
                          </w:r>
                        </w:p>
                        <w:p w14:paraId="098BE9CB" w14:textId="77777777" w:rsidR="00CE116D" w:rsidRPr="00FE1BC7" w:rsidRDefault="00CE116D" w:rsidP="00CE116D">
                          <w:pPr>
                            <w:pStyle w:val="LtrHdrBlock"/>
                            <w:rPr>
                              <w:rFonts w:ascii="Times New Roman" w:hAnsi="Times New Roman" w:cs="Times New Roman"/>
                              <w:sz w:val="18"/>
                            </w:rPr>
                          </w:pPr>
                          <w:r w:rsidRPr="00FE1BC7">
                            <w:rPr>
                              <w:rFonts w:ascii="Times New Roman" w:hAnsi="Times New Roman" w:cs="Times New Roman"/>
                              <w:sz w:val="18"/>
                            </w:rPr>
                            <w:t>Phone: (404) 954-6967</w:t>
                          </w:r>
                        </w:p>
                        <w:p w14:paraId="5794C20C" w14:textId="77777777" w:rsidR="00CE116D" w:rsidRPr="00FE1BC7" w:rsidRDefault="00CE116D" w:rsidP="00CE116D">
                          <w:pPr>
                            <w:pStyle w:val="LtrHdrBlock"/>
                            <w:spacing w:after="320"/>
                            <w:rPr>
                              <w:rFonts w:ascii="Times New Roman" w:hAnsi="Times New Roman" w:cs="Times New Roman"/>
                              <w:spacing w:val="-5"/>
                              <w:sz w:val="18"/>
                            </w:rPr>
                          </w:pPr>
                          <w:r w:rsidRPr="00FE1BC7">
                            <w:rPr>
                              <w:rFonts w:ascii="Times New Roman" w:hAnsi="Times New Roman" w:cs="Times New Roman"/>
                              <w:spacing w:val="-5"/>
                              <w:sz w:val="18"/>
                            </w:rPr>
                            <w:t>‍</w:t>
                          </w:r>
                          <w:r>
                            <w:rPr>
                              <w:rFonts w:ascii="Times New Roman" w:hAnsi="Times New Roman" w:cs="Times New Roman"/>
                              <w:spacing w:val="-5"/>
                              <w:sz w:val="18"/>
                            </w:rPr>
                            <w:t>bc</w:t>
                          </w:r>
                          <w:r w:rsidRPr="00FE1BC7">
                            <w:rPr>
                              <w:rFonts w:ascii="Times New Roman" w:hAnsi="Times New Roman" w:cs="Times New Roman"/>
                              <w:spacing w:val="-5"/>
                              <w:sz w:val="18"/>
                            </w:rPr>
                            <w:t>arver@hallboothsmith.com</w:t>
                          </w:r>
                        </w:p>
                        <w:p w14:paraId="00E53422" w14:textId="77777777" w:rsidR="00CE116D" w:rsidRPr="00FE1BC7" w:rsidRDefault="00CE116D" w:rsidP="00CE116D">
                          <w:pPr>
                            <w:pStyle w:val="LtrHdrBlock"/>
                            <w:rPr>
                              <w:rFonts w:ascii="Times New Roman" w:hAnsi="Times New Roman" w:cs="Times New Roman"/>
                              <w:sz w:val="18"/>
                            </w:rPr>
                          </w:pPr>
                          <w:r w:rsidRPr="00FE1BC7">
                            <w:rPr>
                              <w:rFonts w:ascii="Times New Roman" w:hAnsi="Times New Roman" w:cs="Times New Roman"/>
                              <w:i/>
                              <w:iCs/>
                              <w:sz w:val="18"/>
                            </w:rPr>
                            <w:t>‍‍</w:t>
                          </w:r>
                          <w:r w:rsidRPr="00FE1BC7">
                            <w:rPr>
                              <w:rFonts w:ascii="Times New Roman" w:hAnsi="Times New Roman" w:cs="Times New Roman"/>
                              <w:sz w:val="18"/>
                            </w:rPr>
                            <w:t>191 Peachtree St. NE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</w:rPr>
                            <w:t xml:space="preserve"> Suite 2900</w:t>
                          </w:r>
                        </w:p>
                        <w:p w14:paraId="740DB3CC" w14:textId="77777777" w:rsidR="00CE116D" w:rsidRPr="00FE1BC7" w:rsidRDefault="00CE116D" w:rsidP="00CE116D">
                          <w:pPr>
                            <w:spacing w:line="160" w:lineRule="exact"/>
                            <w:rPr>
                              <w:i/>
                              <w:iCs/>
                              <w:sz w:val="18"/>
                            </w:rPr>
                          </w:pPr>
                          <w:r w:rsidRPr="00FE1BC7">
                            <w:rPr>
                              <w:sz w:val="18"/>
                            </w:rPr>
                            <w:t>Atlanta, GA 30303-1775</w:t>
                          </w:r>
                        </w:p>
                        <w:p w14:paraId="4CB782D5" w14:textId="77777777" w:rsidR="00CE116D" w:rsidRPr="00FE1BC7" w:rsidRDefault="00CE116D" w:rsidP="00CE116D">
                          <w:pPr>
                            <w:spacing w:line="160" w:lineRule="exact"/>
                            <w:rPr>
                              <w:i/>
                              <w:iCs/>
                              <w:sz w:val="18"/>
                            </w:rPr>
                          </w:pPr>
                          <w:r w:rsidRPr="00FE1BC7">
                            <w:rPr>
                              <w:i/>
                              <w:iCs/>
                              <w:sz w:val="18"/>
                            </w:rPr>
                            <w:t>‍‍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>
          <w:pict>
            <v:shape w14:anchorId="548123FA" id="Text Box 9" o:spid="_x0000_s1029" type="#_x0000_t202" style="position:absolute;margin-left:273.6pt;margin-top:70.8pt;width:151.2pt;height:75.6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" filled="f" stroked="f" strokeweight=".5pt">
              <v:textbox>
                <w:txbxContent>
                  <w:p w14:paraId="3B0D553D" w14:textId="77777777" w:rsidR="00CE116D" w:rsidRPr="00FE1BC7" w:rsidRDefault="00CE116D" w:rsidP="00CE116D">
                    <w:pPr>
                      <w:pStyle w:val="LtrHdrBlock"/>
                      <w:rPr>
                        <w:rFonts w:ascii="Times New Roman" w:hAnsi="Times New Roman" w:cs="Times New Roman"/>
                        <w:sz w:val="18"/>
                      </w:rPr>
                    </w:pPr>
                    <w:r w:rsidRPr="00FE1BC7">
                      <w:rPr>
                        <w:rFonts w:ascii="Times New Roman" w:hAnsi="Times New Roman" w:cs="Times New Roman"/>
                        <w:sz w:val="18"/>
                      </w:rPr>
                      <w:t>Brad Carver</w:t>
                    </w:r>
                  </w:p>
                  <w:p w14:paraId="098BE9CB" w14:textId="77777777" w:rsidR="00CE116D" w:rsidRPr="00FE1BC7" w:rsidRDefault="00CE116D" w:rsidP="00CE116D">
                    <w:pPr>
                      <w:pStyle w:val="LtrHdrBlock"/>
                      <w:rPr>
                        <w:rFonts w:ascii="Times New Roman" w:hAnsi="Times New Roman" w:cs="Times New Roman"/>
                        <w:sz w:val="18"/>
                      </w:rPr>
                    </w:pPr>
                    <w:r w:rsidRPr="00FE1BC7">
                      <w:rPr>
                        <w:rFonts w:ascii="Times New Roman" w:hAnsi="Times New Roman" w:cs="Times New Roman"/>
                        <w:sz w:val="18"/>
                      </w:rPr>
                      <w:t>Phone: (404) 954-6967</w:t>
                    </w:r>
                  </w:p>
                  <w:p w14:paraId="5794C20C" w14:textId="77777777" w:rsidR="00CE116D" w:rsidRPr="00FE1BC7" w:rsidRDefault="00CE116D" w:rsidP="00CE116D">
                    <w:pPr>
                      <w:pStyle w:val="LtrHdrBlock"/>
                      <w:spacing w:after="320"/>
                      <w:rPr>
                        <w:rFonts w:ascii="Times New Roman" w:hAnsi="Times New Roman" w:cs="Times New Roman"/>
                        <w:spacing w:val="-5"/>
                        <w:sz w:val="18"/>
                      </w:rPr>
                    </w:pPr>
                    <w:r w:rsidRPr="00FE1BC7">
                      <w:rPr>
                        <w:rFonts w:ascii="Times New Roman" w:hAnsi="Times New Roman" w:cs="Times New Roman"/>
                        <w:spacing w:val="-5"/>
                        <w:sz w:val="18"/>
                      </w:rPr>
                      <w:t>‍</w:t>
                    </w:r>
                    <w:r>
                      <w:rPr>
                        <w:rFonts w:ascii="Times New Roman" w:hAnsi="Times New Roman" w:cs="Times New Roman"/>
                        <w:spacing w:val="-5"/>
                        <w:sz w:val="18"/>
                      </w:rPr>
                      <w:t>bc</w:t>
                    </w:r>
                    <w:r w:rsidRPr="00FE1BC7">
                      <w:rPr>
                        <w:rFonts w:ascii="Times New Roman" w:hAnsi="Times New Roman" w:cs="Times New Roman"/>
                        <w:spacing w:val="-5"/>
                        <w:sz w:val="18"/>
                      </w:rPr>
                      <w:t>arver@hallboothsmith.com</w:t>
                    </w:r>
                  </w:p>
                  <w:p w14:paraId="00E53422" w14:textId="77777777" w:rsidR="00CE116D" w:rsidRPr="00FE1BC7" w:rsidRDefault="00CE116D" w:rsidP="00CE116D">
                    <w:pPr>
                      <w:pStyle w:val="LtrHdrBlock"/>
                      <w:rPr>
                        <w:rFonts w:ascii="Times New Roman" w:hAnsi="Times New Roman" w:cs="Times New Roman"/>
                        <w:sz w:val="18"/>
                      </w:rPr>
                    </w:pPr>
                    <w:r w:rsidRPr="00FE1BC7">
                      <w:rPr>
                        <w:rFonts w:ascii="Times New Roman" w:hAnsi="Times New Roman" w:cs="Times New Roman"/>
                        <w:i/>
                        <w:iCs/>
                        <w:sz w:val="18"/>
                      </w:rPr>
                      <w:t>‍‍</w:t>
                    </w:r>
                    <w:r w:rsidRPr="00FE1BC7">
                      <w:rPr>
                        <w:rFonts w:ascii="Times New Roman" w:hAnsi="Times New Roman" w:cs="Times New Roman"/>
                        <w:sz w:val="18"/>
                      </w:rPr>
                      <w:t>191 Peachtree St. NE</w:t>
                    </w:r>
                    <w:r>
                      <w:rPr>
                        <w:rFonts w:ascii="Times New Roman" w:hAnsi="Times New Roman" w:cs="Times New Roman"/>
                        <w:sz w:val="18"/>
                      </w:rPr>
                      <w:t xml:space="preserve"> Suite 2900</w:t>
                    </w:r>
                  </w:p>
                  <w:p w14:paraId="740DB3CC" w14:textId="77777777" w:rsidR="00CE116D" w:rsidRPr="00FE1BC7" w:rsidRDefault="00CE116D" w:rsidP="00CE116D">
                    <w:pPr>
                      <w:spacing w:line="160" w:lineRule="exact"/>
                      <w:rPr>
                        <w:i/>
                        <w:iCs/>
                        <w:sz w:val="18"/>
                      </w:rPr>
                    </w:pPr>
                    <w:r w:rsidRPr="00FE1BC7">
                      <w:rPr>
                        <w:sz w:val="18"/>
                      </w:rPr>
                      <w:t>Atlanta, GA 30303-1775</w:t>
                    </w:r>
                  </w:p>
                  <w:p w14:paraId="4CB782D5" w14:textId="77777777" w:rsidR="00CE116D" w:rsidRPr="00FE1BC7" w:rsidRDefault="00CE116D" w:rsidP="00CE116D">
                    <w:pPr>
                      <w:spacing w:line="160" w:lineRule="exact"/>
                      <w:rPr>
                        <w:i/>
                        <w:iCs/>
                        <w:sz w:val="18"/>
                      </w:rPr>
                    </w:pPr>
                    <w:r w:rsidRPr="00FE1BC7">
                      <w:rPr>
                        <w:i/>
                        <w:iCs/>
                        <w:sz w:val="18"/>
                      </w:rPr>
                      <w:t>‍‍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800" behindDoc="0" locked="1" layoutInCell="1" allowOverlap="1" wp14:anchorId="43E734C7" wp14:editId="17E09C93">
          <wp:simplePos x="0" y="0"/>
          <wp:positionH relativeFrom="page">
            <wp:posOffset>1005840</wp:posOffset>
          </wp:positionH>
          <wp:positionV relativeFrom="page">
            <wp:posOffset>914400</wp:posOffset>
          </wp:positionV>
          <wp:extent cx="2377440" cy="411480"/>
          <wp:effectExtent l="0" t="0" r="3810" b="762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HRD Small 619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7440" cy="411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3872" behindDoc="0" locked="1" layoutInCell="1" allowOverlap="1" wp14:anchorId="1EE3648F" wp14:editId="14957B6C">
              <wp:simplePos x="0" y="0"/>
              <wp:positionH relativeFrom="page">
                <wp:align>center</wp:align>
              </wp:positionH>
              <wp:positionV relativeFrom="page">
                <wp:posOffset>9290050</wp:posOffset>
              </wp:positionV>
              <wp:extent cx="5715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cex="http://schemas.microsoft.com/office/word/2018/wordml/cex" xmlns:w16="http://schemas.microsoft.com/office/word/2018/wordml">
          <w:pict>
            <v:line w14:anchorId="1C471C14" id="Straight Connector 10" o:spid="_x0000_s1026" style="position:absolute;z-index:251663872;visibility:visible;mso-wrap-style:square;mso-width-percent:0;mso-wrap-distance-left:9pt;mso-wrap-distance-top:0;mso-wrap-distance-right:9pt;mso-wrap-distance-bottom:0;mso-position-horizontal:center;mso-position-horizontal-relative:page;mso-position-vertical:absolute;mso-position-vertical-relative:page;mso-width-percent:0;mso-width-relative:margin" from="0,731.5pt" to="450pt,7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" strokecolor="#7f7f7f [1612]">
              <w10:wrap anchorx="page" anchory="page"/>
              <w10:anchorlock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1" layoutInCell="1" allowOverlap="1" wp14:anchorId="45AC9DEC" wp14:editId="0A334FB6">
              <wp:simplePos x="1276350" y="647700"/>
              <wp:positionH relativeFrom="page">
                <wp:align>center</wp:align>
              </wp:positionH>
              <wp:positionV relativeFrom="page">
                <wp:posOffset>1371600</wp:posOffset>
              </wp:positionV>
              <wp:extent cx="5715000" cy="0"/>
              <wp:effectExtent l="0" t="0" r="0" b="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cex="http://schemas.microsoft.com/office/word/2018/wordml/cex" xmlns:w16="http://schemas.microsoft.com/office/word/2018/wordml">
          <w:pict>
            <v:line w14:anchorId="1E61B9E3" id="Straight Connector 11" o:spid="_x0000_s1026" style="position:absolute;z-index:251659776;visibility:visible;mso-wrap-style:square;mso-width-percent:0;mso-wrap-distance-left:9pt;mso-wrap-distance-top:0;mso-wrap-distance-right:9pt;mso-wrap-distance-bottom:0;mso-position-horizontal:center;mso-position-horizontal-relative:page;mso-position-vertical:absolute;mso-position-vertical-relative:page;mso-width-percent:0;mso-width-relative:margin" from="0,108pt" to="450pt,10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" strokecolor="#7f7f7f [1612]">
              <w10:wrap anchorx="page" anchory="page"/>
              <w10:anchorlock/>
            </v:line>
          </w:pict>
        </mc:Fallback>
      </mc:AlternateContent>
    </w:r>
  </w:p>
  <w:p w14:paraId="06036107" w14:textId="77777777" w:rsidR="00DA4FDA" w:rsidRPr="00CE116D" w:rsidRDefault="00DA4FDA" w:rsidP="00CE116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WTXList.CurrActiveList" w:val="0"/>
  </w:docVars>
  <w:rsids>
    <w:rsidRoot w:val="00DA4FDA"/>
    <w:rsid w:val="00005ADB"/>
    <w:rsid w:val="00022647"/>
    <w:rsid w:val="00026DE2"/>
    <w:rsid w:val="00042297"/>
    <w:rsid w:val="00042E1F"/>
    <w:rsid w:val="00055F59"/>
    <w:rsid w:val="00057129"/>
    <w:rsid w:val="00091FED"/>
    <w:rsid w:val="000A6B27"/>
    <w:rsid w:val="000B4063"/>
    <w:rsid w:val="000C38E7"/>
    <w:rsid w:val="00102A92"/>
    <w:rsid w:val="0012346E"/>
    <w:rsid w:val="00162CDE"/>
    <w:rsid w:val="0019285F"/>
    <w:rsid w:val="001947A5"/>
    <w:rsid w:val="001A7EC7"/>
    <w:rsid w:val="001B0006"/>
    <w:rsid w:val="0020340D"/>
    <w:rsid w:val="0021353E"/>
    <w:rsid w:val="00230A5B"/>
    <w:rsid w:val="00253E0A"/>
    <w:rsid w:val="00276A94"/>
    <w:rsid w:val="00285227"/>
    <w:rsid w:val="002A615B"/>
    <w:rsid w:val="002F19B5"/>
    <w:rsid w:val="003017A0"/>
    <w:rsid w:val="0034277D"/>
    <w:rsid w:val="003430C3"/>
    <w:rsid w:val="0035623C"/>
    <w:rsid w:val="00384C51"/>
    <w:rsid w:val="003900DA"/>
    <w:rsid w:val="00413FDD"/>
    <w:rsid w:val="00450DA0"/>
    <w:rsid w:val="004615CF"/>
    <w:rsid w:val="0047270A"/>
    <w:rsid w:val="00473E56"/>
    <w:rsid w:val="004B3D5E"/>
    <w:rsid w:val="004B50D4"/>
    <w:rsid w:val="004B7766"/>
    <w:rsid w:val="004C0BE5"/>
    <w:rsid w:val="004E6DFC"/>
    <w:rsid w:val="00510AC2"/>
    <w:rsid w:val="00517D78"/>
    <w:rsid w:val="005225F7"/>
    <w:rsid w:val="00526B7B"/>
    <w:rsid w:val="00565D14"/>
    <w:rsid w:val="00567292"/>
    <w:rsid w:val="00567919"/>
    <w:rsid w:val="005766E2"/>
    <w:rsid w:val="005A7BE6"/>
    <w:rsid w:val="005B74C7"/>
    <w:rsid w:val="005E3254"/>
    <w:rsid w:val="006C5DF6"/>
    <w:rsid w:val="00735E40"/>
    <w:rsid w:val="007A1E55"/>
    <w:rsid w:val="007B1F0F"/>
    <w:rsid w:val="007B37F0"/>
    <w:rsid w:val="00827B70"/>
    <w:rsid w:val="008357D7"/>
    <w:rsid w:val="00843465"/>
    <w:rsid w:val="0087108E"/>
    <w:rsid w:val="008A216D"/>
    <w:rsid w:val="00921290"/>
    <w:rsid w:val="00924B7D"/>
    <w:rsid w:val="00967915"/>
    <w:rsid w:val="00972C77"/>
    <w:rsid w:val="00980F8D"/>
    <w:rsid w:val="00A227D3"/>
    <w:rsid w:val="00A25D8E"/>
    <w:rsid w:val="00A41EF1"/>
    <w:rsid w:val="00A54852"/>
    <w:rsid w:val="00AA312D"/>
    <w:rsid w:val="00AB79C6"/>
    <w:rsid w:val="00AD5C94"/>
    <w:rsid w:val="00B01227"/>
    <w:rsid w:val="00B43B31"/>
    <w:rsid w:val="00BA6F4C"/>
    <w:rsid w:val="00BC196E"/>
    <w:rsid w:val="00BC24D1"/>
    <w:rsid w:val="00BD3272"/>
    <w:rsid w:val="00BE488D"/>
    <w:rsid w:val="00C64066"/>
    <w:rsid w:val="00C76342"/>
    <w:rsid w:val="00C832BA"/>
    <w:rsid w:val="00CA278F"/>
    <w:rsid w:val="00CB6659"/>
    <w:rsid w:val="00CE116D"/>
    <w:rsid w:val="00D115D8"/>
    <w:rsid w:val="00D123EC"/>
    <w:rsid w:val="00D41CB5"/>
    <w:rsid w:val="00D52D95"/>
    <w:rsid w:val="00D817FC"/>
    <w:rsid w:val="00D82243"/>
    <w:rsid w:val="00DA4FDA"/>
    <w:rsid w:val="00DD5FEF"/>
    <w:rsid w:val="00E02846"/>
    <w:rsid w:val="00E46C1A"/>
    <w:rsid w:val="00E47197"/>
    <w:rsid w:val="00E76F66"/>
    <w:rsid w:val="00E86B40"/>
    <w:rsid w:val="00ED7B53"/>
    <w:rsid w:val="00F02494"/>
    <w:rsid w:val="00F26B9C"/>
    <w:rsid w:val="00F368D7"/>
    <w:rsid w:val="00F4034F"/>
    <w:rsid w:val="00F40E15"/>
    <w:rsid w:val="00F4701D"/>
    <w:rsid w:val="00FA1AF2"/>
    <w:rsid w:val="00FA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/>
    <o:shapelayout v:ext="edit">
      <o:idmap v:ext="edit" data="1"/>
    </o:shapelayout>
  </w:shapeDefaults>
  <w:decimalSymbol w:val="."/>
  <w:listSeparator w:val=","/>
  <w14:docId w14:val="714C40A3"/>
  <w15:docId w15:val="{60065077-5AC5-497F-BE41-FF0E6C26B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sz w:val="16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unhideWhenUsed/>
    <w:pPr>
      <w:pBdr>
        <w:top w:val="single" w:sz="2" w:space="10" w:color="4F81BD" w:frame="1"/>
        <w:left w:val="single" w:sz="2" w:space="10" w:color="4F81BD" w:frame="1"/>
        <w:bottom w:val="single" w:sz="2" w:space="10" w:color="4F81BD" w:frame="1"/>
        <w:right w:val="single" w:sz="2" w:space="10" w:color="4F81BD" w:frame="1"/>
      </w:pBdr>
      <w:ind w:left="1152" w:right="1152"/>
    </w:pPr>
    <w:rPr>
      <w:rFonts w:ascii="Calibri" w:eastAsia="Times New Roman" w:hAnsi="Calibri"/>
      <w:i/>
      <w:iCs/>
      <w:color w:val="4F81BD"/>
      <w:szCs w:val="22"/>
    </w:rPr>
  </w:style>
  <w:style w:type="paragraph" w:customStyle="1" w:styleId="Body">
    <w:name w:val="Body"/>
    <w:basedOn w:val="Normal"/>
    <w:qFormat/>
    <w:pPr>
      <w:spacing w:after="240"/>
      <w:ind w:firstLine="720"/>
    </w:pPr>
    <w:rPr>
      <w:rFonts w:eastAsia="Calibri"/>
      <w:szCs w:val="22"/>
    </w:rPr>
  </w:style>
  <w:style w:type="paragraph" w:customStyle="1" w:styleId="Body2">
    <w:name w:val="Body 2"/>
    <w:basedOn w:val="Normal"/>
    <w:qFormat/>
    <w:pPr>
      <w:spacing w:line="480" w:lineRule="auto"/>
      <w:ind w:firstLine="720"/>
    </w:pPr>
    <w:rPr>
      <w:rFonts w:eastAsia="Calibri"/>
      <w:szCs w:val="22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Calibri"/>
      <w:szCs w:val="22"/>
    </w:rPr>
  </w:style>
  <w:style w:type="character" w:customStyle="1" w:styleId="BodyTextChar">
    <w:name w:val="Body Text Char"/>
    <w:link w:val="BodyText"/>
    <w:uiPriority w:val="99"/>
    <w:rPr>
      <w:rFonts w:ascii="Times New Roman" w:eastAsia="Calibri" w:hAnsi="Times New Roman"/>
      <w:sz w:val="24"/>
      <w:szCs w:val="22"/>
    </w:rPr>
  </w:style>
  <w:style w:type="paragraph" w:styleId="BodyText2">
    <w:name w:val="Body Text 2"/>
    <w:basedOn w:val="Normal"/>
    <w:link w:val="BodyText2Char"/>
    <w:uiPriority w:val="99"/>
    <w:unhideWhenUsed/>
    <w:pPr>
      <w:spacing w:after="120" w:line="480" w:lineRule="auto"/>
    </w:pPr>
    <w:rPr>
      <w:rFonts w:eastAsia="Calibri"/>
      <w:szCs w:val="22"/>
    </w:rPr>
  </w:style>
  <w:style w:type="character" w:customStyle="1" w:styleId="BodyText2Char">
    <w:name w:val="Body Text 2 Char"/>
    <w:link w:val="BodyText2"/>
    <w:uiPriority w:val="99"/>
    <w:rPr>
      <w:rFonts w:ascii="Times New Roman" w:eastAsia="Calibri" w:hAnsi="Times New Roman"/>
      <w:sz w:val="24"/>
      <w:szCs w:val="22"/>
    </w:rPr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rFonts w:eastAsia="Calibri"/>
      <w:sz w:val="16"/>
      <w:szCs w:val="16"/>
    </w:rPr>
  </w:style>
  <w:style w:type="character" w:customStyle="1" w:styleId="BodyText3Char">
    <w:name w:val="Body Text 3 Char"/>
    <w:link w:val="BodyText3"/>
    <w:uiPriority w:val="99"/>
    <w:rPr>
      <w:rFonts w:ascii="Times New Roman" w:eastAsia="Calibri" w:hAnsi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after="120"/>
      <w:ind w:left="360"/>
    </w:pPr>
    <w:rPr>
      <w:rFonts w:eastAsia="Calibri"/>
      <w:szCs w:val="22"/>
    </w:rPr>
  </w:style>
  <w:style w:type="character" w:customStyle="1" w:styleId="BodyTextIndentChar">
    <w:name w:val="Body Text Indent Char"/>
    <w:link w:val="BodyTextIndent"/>
    <w:uiPriority w:val="99"/>
    <w:rPr>
      <w:rFonts w:ascii="Times New Roman" w:eastAsia="Calibri" w:hAnsi="Times New Roman"/>
      <w:sz w:val="24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CE116D"/>
    <w:rPr>
      <w:rFonts w:ascii="Times New Roman" w:hAnsi="Times New Roman"/>
      <w:sz w:val="24"/>
    </w:rPr>
  </w:style>
  <w:style w:type="paragraph" w:customStyle="1" w:styleId="LtrHdrBlock">
    <w:name w:val="Ltr HdrBlock"/>
    <w:uiPriority w:val="8"/>
    <w:rsid w:val="00CE116D"/>
    <w:pPr>
      <w:spacing w:line="160" w:lineRule="exact"/>
    </w:pPr>
    <w:rPr>
      <w:rFonts w:ascii="Verdana" w:eastAsiaTheme="minorHAnsi" w:hAnsi="Verdana" w:cs="Segoe UI Semilight"/>
      <w:sz w:val="14"/>
      <w:szCs w:val="18"/>
    </w:rPr>
  </w:style>
  <w:style w:type="paragraph" w:customStyle="1" w:styleId="LtrFtrCtr">
    <w:name w:val="Ltr Ftr Ctr"/>
    <w:uiPriority w:val="7"/>
    <w:rsid w:val="00CE116D"/>
    <w:pPr>
      <w:spacing w:after="100"/>
      <w:jc w:val="center"/>
    </w:pPr>
    <w:rPr>
      <w:rFonts w:ascii="Verdana" w:eastAsiaTheme="minorHAnsi" w:hAnsi="Verdana" w:cs="Segoe UI Semiligh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24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WordTricks\Ltr_HBSSNoTitl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Ltr_HBSSNoTitle</Template>
  <TotalTime>1</TotalTime>
  <Pages>1</Pages>
  <Words>181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C, Inc.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 </dc:creator>
  <cp:keywords/>
  <cp:lastModifiedBy>Abbey Harbert</cp:lastModifiedBy>
  <cp:revision>4</cp:revision>
  <cp:lastPrinted>2020-03-02T15:26:00Z</cp:lastPrinted>
  <dcterms:created xsi:type="dcterms:W3CDTF">2021-02-04T20:21:00Z</dcterms:created>
  <dcterms:modified xsi:type="dcterms:W3CDTF">2021-02-05T18:06:00Z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7" name="WTXDocID">
    <vt:lpwstr>70415957-1</vt:lpwstr>
  </property>
  <property fmtid="{D5CDD505-2E9C-101B-9397-08002B2CF9AE}" pid="8" name="WTXMatterID">
    <vt:lpwstr>3227-0002</vt:lpwstr>
  </property>
  <property fmtid="{D5CDD505-2E9C-101B-9397-08002B2CF9AE}" pid="9" name="WTXDocPath">
    <vt:lpwstr>70415957_1.docx</vt:lpwstr>
  </property>
  <property fmtid="{D5CDD505-2E9C-101B-9397-08002B2CF9AE}" pid="10" name="WTX_DraftStampTop">
    <vt:lpwstr>2.6</vt:lpwstr>
  </property>
  <property fmtid="{D5CDD505-2E9C-101B-9397-08002B2CF9AE}" pid="11" name="WTX_DraftStampLeft">
    <vt:lpwstr>6.6</vt:lpwstr>
  </property>
</Properties>
</file>